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B20B9" w14:textId="0362A58A" w:rsidR="004E6E0A" w:rsidRPr="00D27705" w:rsidRDefault="004E6E0A" w:rsidP="00D27705">
      <w:pPr>
        <w:jc w:val="center"/>
        <w:rPr>
          <w:b/>
          <w:sz w:val="32"/>
        </w:rPr>
      </w:pPr>
      <w:r w:rsidRPr="00D27705">
        <w:rPr>
          <w:b/>
          <w:sz w:val="32"/>
        </w:rPr>
        <w:t>Anlage 12</w:t>
      </w:r>
      <w:r w:rsidR="00E03DBD">
        <w:rPr>
          <w:b/>
          <w:sz w:val="32"/>
        </w:rPr>
        <w:t>0</w:t>
      </w:r>
      <w:r w:rsidRPr="00D27705">
        <w:rPr>
          <w:b/>
          <w:sz w:val="32"/>
        </w:rPr>
        <w:t xml:space="preserve"> „Informatorischer Abfragebogen“</w:t>
      </w:r>
    </w:p>
    <w:p w14:paraId="18231D65" w14:textId="21B9AD31" w:rsidR="004E6E0A" w:rsidRPr="008407C1" w:rsidRDefault="004E6E0A" w:rsidP="00F40D70">
      <w:pPr>
        <w:ind w:left="2127" w:hanging="2127"/>
      </w:pPr>
      <w:r w:rsidRPr="008407C1">
        <w:t xml:space="preserve">Vergabeverfahren: </w:t>
      </w:r>
      <w:r w:rsidR="000B183F" w:rsidRPr="008407C1">
        <w:tab/>
      </w:r>
      <w:r w:rsidR="00EB628B" w:rsidRPr="00EB628B">
        <w:t>Rahmenvertrag mobile Multifunktionsgeräte</w:t>
      </w:r>
    </w:p>
    <w:p w14:paraId="162B6A69" w14:textId="12F93D62" w:rsidR="004E6E0A" w:rsidRPr="008407C1" w:rsidRDefault="004E6E0A" w:rsidP="008407C1">
      <w:r w:rsidRPr="008407C1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8407C1">
        <w:tab/>
      </w:r>
      <w:r w:rsidR="000B183F" w:rsidRPr="008407C1">
        <w:tab/>
      </w:r>
      <w:r w:rsidR="007A1276" w:rsidRPr="007073E7">
        <w:t>Z42</w:t>
      </w:r>
      <w:r w:rsidR="007A1276">
        <w:t>-202</w:t>
      </w:r>
      <w:r w:rsidR="00EB628B">
        <w:t>5-0206</w:t>
      </w:r>
    </w:p>
    <w:p w14:paraId="6C2D417B" w14:textId="50A5B49A" w:rsidR="00A84A69" w:rsidRDefault="00A84A69" w:rsidP="00A84A6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</w:pPr>
      <w:bookmarkStart w:id="0" w:name="_Hlk207632080"/>
      <w:r w:rsidRPr="00D20A3A">
        <w:t xml:space="preserve">Diese Anlage </w:t>
      </w:r>
      <w:bookmarkStart w:id="1" w:name="_Hlk207633007"/>
      <w:r w:rsidRPr="00D20A3A">
        <w:t xml:space="preserve">ist </w:t>
      </w:r>
      <w:bookmarkStart w:id="2" w:name="_Hlk207631513"/>
      <w:r w:rsidRPr="00D20A3A">
        <w:t xml:space="preserve">von dem Bieter </w:t>
      </w:r>
      <w:r>
        <w:t xml:space="preserve">/ (sofern relevant) </w:t>
      </w:r>
      <w:r w:rsidR="004546DC">
        <w:t>jedem</w:t>
      </w:r>
      <w:r>
        <w:t xml:space="preserve"> Mitglied der Bietergemeinschaft </w:t>
      </w:r>
      <w:bookmarkEnd w:id="2"/>
      <w:r w:rsidRPr="00D20A3A">
        <w:t>auszufüllen</w:t>
      </w:r>
      <w:bookmarkStart w:id="3" w:name="_Hlk207631658"/>
      <w:r w:rsidR="005C5E22">
        <w:t xml:space="preserve"> </w:t>
      </w:r>
      <w:r w:rsidR="00D6790E">
        <w:t xml:space="preserve">und </w:t>
      </w:r>
      <w:r w:rsidRPr="00D20A3A">
        <w:t>als Bestandteil des Angebots einzureichen.</w:t>
      </w:r>
      <w:bookmarkEnd w:id="3"/>
    </w:p>
    <w:bookmarkEnd w:id="0"/>
    <w:bookmarkEnd w:id="1"/>
    <w:p w14:paraId="387C103C" w14:textId="77777777" w:rsidR="009540FF" w:rsidRDefault="009540FF" w:rsidP="00932F7D">
      <w:pPr>
        <w:pStyle w:val="berschrift1"/>
      </w:pPr>
      <w:r>
        <w:t>Allgemeine Angaben</w:t>
      </w:r>
    </w:p>
    <w:p w14:paraId="0A87ADDC" w14:textId="240C197A" w:rsidR="004E6E0A" w:rsidRPr="00932F7D" w:rsidRDefault="004E6E0A" w:rsidP="00832A08">
      <w:pPr>
        <w:pStyle w:val="Listenabsatz"/>
        <w:numPr>
          <w:ilvl w:val="0"/>
          <w:numId w:val="13"/>
        </w:numPr>
        <w:ind w:left="567" w:hanging="567"/>
        <w:rPr>
          <w:b/>
        </w:rPr>
      </w:pPr>
      <w:r w:rsidRPr="00932F7D">
        <w:rPr>
          <w:b/>
        </w:rPr>
        <w:t>Offizielle Bezeichnung des Unternehmens</w:t>
      </w:r>
    </w:p>
    <w:sdt>
      <w:sdtPr>
        <w:rPr>
          <w:noProof/>
          <w:color w:val="005B66" w:themeColor="accent1" w:themeShade="BF"/>
        </w:rPr>
        <w:id w:val="-96257858"/>
        <w:placeholder>
          <w:docPart w:val="DefaultPlaceholder_-1854013440"/>
        </w:placeholder>
      </w:sdtPr>
      <w:sdtEndPr/>
      <w:sdtContent>
        <w:p w14:paraId="12257F28" w14:textId="77777777" w:rsidR="00B80229" w:rsidRPr="008407C1" w:rsidRDefault="00B80229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438BD7C8" w14:textId="3DA95419" w:rsidR="004E6E0A" w:rsidRPr="00932F7D" w:rsidRDefault="004E6E0A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Anschrift und Kontaktdaten des Unternehmens</w:t>
      </w:r>
    </w:p>
    <w:p w14:paraId="66E1DA9C" w14:textId="623402BB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Postanschrift</w:t>
      </w:r>
    </w:p>
    <w:sdt>
      <w:sdtPr>
        <w:rPr>
          <w:noProof/>
        </w:rPr>
        <w:id w:val="-845783299"/>
        <w:placeholder>
          <w:docPart w:val="0D74AA1F10C84119922A7F32DA7613D6"/>
        </w:placeholder>
      </w:sdtPr>
      <w:sdtEndPr/>
      <w:sdtContent>
        <w:p w14:paraId="364D8E03" w14:textId="77777777" w:rsidR="00932F7D" w:rsidRPr="00932F7D" w:rsidRDefault="00932F7D" w:rsidP="00932F7D">
          <w:pPr>
            <w:ind w:left="567"/>
            <w:rPr>
              <w:noProof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08FF8C25" w14:textId="4ED9A0FB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Postleitzahl und Ort</w:t>
      </w:r>
    </w:p>
    <w:sdt>
      <w:sdtPr>
        <w:rPr>
          <w:noProof/>
          <w:color w:val="005B66" w:themeColor="accent1" w:themeShade="BF"/>
        </w:rPr>
        <w:id w:val="-710958045"/>
        <w:placeholder>
          <w:docPart w:val="631A31A26D0E4F95BB29919384579C16"/>
        </w:placeholder>
      </w:sdtPr>
      <w:sdtEndPr/>
      <w:sdtContent>
        <w:p w14:paraId="120E7A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6156E5" w14:textId="10A80CF8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Land des Sitzes des Unternehmens</w:t>
      </w:r>
    </w:p>
    <w:sdt>
      <w:sdtPr>
        <w:rPr>
          <w:noProof/>
          <w:color w:val="005B66" w:themeColor="accent1" w:themeShade="BF"/>
        </w:rPr>
        <w:id w:val="958455369"/>
        <w:placeholder>
          <w:docPart w:val="E73F107E4A1D4166884FE41221E313D7"/>
        </w:placeholder>
      </w:sdtPr>
      <w:sdtEndPr/>
      <w:sdtContent>
        <w:p w14:paraId="03277CEA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A230E0" w14:textId="7A78CA4A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Internetauftritt (URL) des Unternehmens</w:t>
      </w:r>
    </w:p>
    <w:sdt>
      <w:sdtPr>
        <w:rPr>
          <w:noProof/>
          <w:color w:val="005B66" w:themeColor="accent1" w:themeShade="BF"/>
        </w:rPr>
        <w:id w:val="292866364"/>
        <w:placeholder>
          <w:docPart w:val="447ED058AB61405F913B215CFF7AD66C"/>
        </w:placeholder>
      </w:sdtPr>
      <w:sdtEndPr/>
      <w:sdtContent>
        <w:p w14:paraId="3423D0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74533F5A" w14:textId="2AE8D167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E-Mail-Adresse des Unternehmens</w:t>
      </w:r>
    </w:p>
    <w:sdt>
      <w:sdtPr>
        <w:rPr>
          <w:noProof/>
          <w:color w:val="005B66" w:themeColor="accent1" w:themeShade="BF"/>
        </w:rPr>
        <w:id w:val="-1495801849"/>
        <w:placeholder>
          <w:docPart w:val="5002BA28DD78454BAB26A1627A1A4012"/>
        </w:placeholder>
      </w:sdtPr>
      <w:sdtEndPr/>
      <w:sdtContent>
        <w:p w14:paraId="739D61AC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E0A4CD2" w14:textId="4AA97C0D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Telefonnummer des Unternehmens</w:t>
      </w:r>
    </w:p>
    <w:sdt>
      <w:sdtPr>
        <w:rPr>
          <w:noProof/>
          <w:color w:val="005B66" w:themeColor="accent1" w:themeShade="BF"/>
        </w:rPr>
        <w:id w:val="1677999154"/>
        <w:placeholder>
          <w:docPart w:val="292143C250924B61814F2826F5697BDB"/>
        </w:placeholder>
      </w:sdtPr>
      <w:sdtEndPr/>
      <w:sdtContent>
        <w:p w14:paraId="4A547D6A" w14:textId="421AA9A2" w:rsidR="00932F7D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3EA9115" w14:textId="49550481" w:rsidR="00D6790E" w:rsidRDefault="00D6790E" w:rsidP="00932F7D">
      <w:pPr>
        <w:ind w:left="567"/>
        <w:rPr>
          <w:noProof/>
          <w:color w:val="005B66" w:themeColor="accent1" w:themeShade="BF"/>
        </w:rPr>
      </w:pPr>
    </w:p>
    <w:p w14:paraId="5D9AA39A" w14:textId="77777777" w:rsidR="00927232" w:rsidRPr="008407C1" w:rsidRDefault="00927232" w:rsidP="00932F7D">
      <w:pPr>
        <w:ind w:left="567"/>
        <w:rPr>
          <w:noProof/>
          <w:color w:val="005B66" w:themeColor="accent1" w:themeShade="BF"/>
        </w:rPr>
      </w:pPr>
    </w:p>
    <w:p w14:paraId="003BF42D" w14:textId="55F23DCE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lastRenderedPageBreak/>
        <w:t>Handelsregisternummer des Unternehmens</w:t>
      </w:r>
    </w:p>
    <w:sdt>
      <w:sdtPr>
        <w:rPr>
          <w:noProof/>
          <w:color w:val="005B66" w:themeColor="accent1" w:themeShade="BF"/>
        </w:rPr>
        <w:id w:val="-126009457"/>
        <w:placeholder>
          <w:docPart w:val="7F1482CCA3ED47FB87DAF3FEF1EA95BA"/>
        </w:placeholder>
      </w:sdtPr>
      <w:sdtEndPr/>
      <w:sdtContent>
        <w:p w14:paraId="4C7AC656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1F626E5" w14:textId="40D08D80" w:rsidR="00927232" w:rsidRDefault="00927232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>
        <w:rPr>
          <w:b/>
        </w:rPr>
        <w:t>Registergericht</w:t>
      </w:r>
    </w:p>
    <w:sdt>
      <w:sdtPr>
        <w:rPr>
          <w:noProof/>
          <w:color w:val="005B66" w:themeColor="accent1" w:themeShade="BF"/>
        </w:rPr>
        <w:id w:val="45889040"/>
        <w:placeholder>
          <w:docPart w:val="E863FFF155FA42B796AEA428D01F904C"/>
        </w:placeholder>
      </w:sdtPr>
      <w:sdtEndPr/>
      <w:sdtContent>
        <w:p w14:paraId="3026FACD" w14:textId="77777777" w:rsidR="00927232" w:rsidRPr="008407C1" w:rsidRDefault="00927232" w:rsidP="00927232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24770AE" w14:textId="02A335EA" w:rsidR="00624709" w:rsidRPr="00932F7D" w:rsidRDefault="00624709" w:rsidP="00927232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Umsatzsteuer-Identifikationsnummer des Unternehmens</w:t>
      </w:r>
    </w:p>
    <w:sdt>
      <w:sdtPr>
        <w:rPr>
          <w:noProof/>
          <w:color w:val="005B66" w:themeColor="accent1" w:themeShade="BF"/>
        </w:rPr>
        <w:id w:val="605630929"/>
        <w:placeholder>
          <w:docPart w:val="8D6C500F4E6B4B149FEE4D5811B08039"/>
        </w:placeholder>
      </w:sdtPr>
      <w:sdtEndPr/>
      <w:sdtContent>
        <w:p w14:paraId="3226DE1D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62740F5" w14:textId="7AFA2EDA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Größe des Unternehmens</w:t>
      </w:r>
    </w:p>
    <w:p w14:paraId="4AF3C24E" w14:textId="77777777" w:rsidR="00624709" w:rsidRDefault="00624709" w:rsidP="00932F7D">
      <w:pPr>
        <w:ind w:left="567"/>
      </w:pPr>
      <w:r>
        <w:t xml:space="preserve">Unser Unternehmen ist ein (im Sinne der Empfehlung 2003/361/EG (Anlage 103): </w:t>
      </w:r>
    </w:p>
    <w:p w14:paraId="0472193C" w14:textId="77777777" w:rsidR="00624709" w:rsidRDefault="001C0FF3" w:rsidP="00932F7D">
      <w:pPr>
        <w:tabs>
          <w:tab w:val="left" w:pos="1134"/>
        </w:tabs>
        <w:ind w:left="567"/>
      </w:pPr>
      <w:sdt>
        <w:sdtPr>
          <w:id w:val="-9308888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Kleinstunternehmen</w:t>
      </w:r>
    </w:p>
    <w:p w14:paraId="283EBFAE" w14:textId="77777777" w:rsidR="00624709" w:rsidRDefault="001C0FF3" w:rsidP="00932F7D">
      <w:pPr>
        <w:tabs>
          <w:tab w:val="left" w:pos="1134"/>
        </w:tabs>
        <w:ind w:left="567"/>
      </w:pPr>
      <w:sdt>
        <w:sdtPr>
          <w:id w:val="16052252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Kleines Unternehmen</w:t>
      </w:r>
    </w:p>
    <w:p w14:paraId="0A4C487C" w14:textId="77777777" w:rsidR="00624709" w:rsidRDefault="001C0FF3" w:rsidP="00932F7D">
      <w:pPr>
        <w:tabs>
          <w:tab w:val="left" w:pos="1134"/>
        </w:tabs>
        <w:ind w:left="567"/>
      </w:pPr>
      <w:sdt>
        <w:sdtPr>
          <w:id w:val="-8111689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Mittleres Unternehmen</w:t>
      </w:r>
    </w:p>
    <w:p w14:paraId="2B858175" w14:textId="77777777" w:rsidR="00624709" w:rsidRDefault="001C0FF3" w:rsidP="00932F7D">
      <w:pPr>
        <w:tabs>
          <w:tab w:val="left" w:pos="1134"/>
        </w:tabs>
        <w:ind w:left="567"/>
      </w:pPr>
      <w:sdt>
        <w:sdtPr>
          <w:id w:val="-8687594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Großunternehmen</w:t>
      </w:r>
    </w:p>
    <w:p w14:paraId="3BC43920" w14:textId="07C217BD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Börsennotierung</w:t>
      </w:r>
    </w:p>
    <w:p w14:paraId="71D04F5F" w14:textId="77777777" w:rsidR="00624709" w:rsidRDefault="00624709" w:rsidP="00932F7D">
      <w:pPr>
        <w:ind w:left="567"/>
      </w:pPr>
      <w:r>
        <w:t>Unser Unternehmen ist börsennotiert:</w:t>
      </w:r>
    </w:p>
    <w:p w14:paraId="52EDF534" w14:textId="77777777" w:rsidR="00932F7D" w:rsidRDefault="001C0FF3" w:rsidP="00932F7D">
      <w:pPr>
        <w:tabs>
          <w:tab w:val="left" w:pos="1134"/>
        </w:tabs>
        <w:ind w:left="567"/>
      </w:pPr>
      <w:sdt>
        <w:sdtPr>
          <w:id w:val="-485099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Ja</w:t>
      </w:r>
    </w:p>
    <w:p w14:paraId="164937A4" w14:textId="22F9B132" w:rsidR="00624709" w:rsidRDefault="001C0FF3" w:rsidP="00932F7D">
      <w:pPr>
        <w:tabs>
          <w:tab w:val="left" w:pos="1134"/>
        </w:tabs>
        <w:ind w:left="567"/>
      </w:pPr>
      <w:sdt>
        <w:sdtPr>
          <w:id w:val="466171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Nein</w:t>
      </w:r>
    </w:p>
    <w:p w14:paraId="11E859A9" w14:textId="6F45EB3E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NUTS-Code</w:t>
      </w:r>
    </w:p>
    <w:p w14:paraId="19C45C06" w14:textId="77777777" w:rsidR="00624709" w:rsidRDefault="00624709" w:rsidP="00932F7D">
      <w:pPr>
        <w:ind w:left="567"/>
      </w:pPr>
      <w:r>
        <w:t>Der Sitz unseres Unternehmens entspricht folgendem NUTS Code (NUTS = Nomenclature des unités territoriales statistiques</w:t>
      </w:r>
      <w:r w:rsidR="003346C1">
        <w:t xml:space="preserve">. </w:t>
      </w:r>
      <w:r>
        <w:t xml:space="preserve">Link zur Suchmaschine: </w:t>
      </w:r>
      <w:hyperlink r:id="rId12" w:anchor="/" w:history="1">
        <w:r w:rsidR="003346C1" w:rsidRPr="00D45BD0">
          <w:rPr>
            <w:rStyle w:val="Hyperlink"/>
          </w:rPr>
          <w:t>https://www.nutscode.de/#/</w:t>
        </w:r>
      </w:hyperlink>
      <w:r>
        <w:t>):</w:t>
      </w:r>
    </w:p>
    <w:sdt>
      <w:sdtPr>
        <w:rPr>
          <w:noProof/>
        </w:rPr>
        <w:id w:val="1531996951"/>
        <w:placeholder>
          <w:docPart w:val="73C77BBDB06943E49CF3C49905656669"/>
        </w:placeholder>
      </w:sdtPr>
      <w:sdtEndPr/>
      <w:sdtContent>
        <w:p w14:paraId="56E19FEF" w14:textId="77777777" w:rsidR="00932F7D" w:rsidRPr="00932F7D" w:rsidRDefault="00932F7D" w:rsidP="00932F7D">
          <w:pPr>
            <w:ind w:left="567"/>
            <w:rPr>
              <w:noProof/>
            </w:rPr>
          </w:pPr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p>
      </w:sdtContent>
    </w:sdt>
    <w:p w14:paraId="4BC225BF" w14:textId="3E0A673D" w:rsidR="00624709" w:rsidRPr="00CD4BDA" w:rsidRDefault="00932F7D" w:rsidP="00932F7D">
      <w:pPr>
        <w:rPr>
          <w:highlight w:val="yellow"/>
        </w:rPr>
      </w:pPr>
      <w:r>
        <w:rPr>
          <w:highlight w:val="yellow"/>
        </w:rPr>
        <w:t xml:space="preserve"> </w:t>
      </w:r>
      <w:r w:rsidR="00CD4BDA">
        <w:rPr>
          <w:highlight w:val="yellow"/>
        </w:rPr>
        <w:br w:type="page"/>
      </w:r>
    </w:p>
    <w:p w14:paraId="722EDF5C" w14:textId="240E6F2A" w:rsidR="00624709" w:rsidRDefault="00230F8D" w:rsidP="00932F7D">
      <w:pPr>
        <w:pStyle w:val="berschrift1"/>
      </w:pPr>
      <w:r>
        <w:lastRenderedPageBreak/>
        <w:t xml:space="preserve">Angaben zum Vertrag </w:t>
      </w:r>
      <w:r w:rsidR="001D03F5">
        <w:br/>
      </w:r>
      <w:r w:rsidR="00197482" w:rsidRPr="001D03F5">
        <w:rPr>
          <w:b w:val="0"/>
          <w:sz w:val="24"/>
        </w:rPr>
        <w:t xml:space="preserve">nur vom Bieter / </w:t>
      </w:r>
      <w:r w:rsidR="001D03F5" w:rsidRPr="001D03F5">
        <w:rPr>
          <w:b w:val="0"/>
          <w:sz w:val="24"/>
        </w:rPr>
        <w:t>vertretungsberechtigte Mitglied der Bietergemeinschaft auszufüllen</w:t>
      </w:r>
    </w:p>
    <w:p w14:paraId="0B3BB77F" w14:textId="790E514B" w:rsidR="00230F8D" w:rsidRPr="00932F7D" w:rsidRDefault="00230F8D" w:rsidP="00832A08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</w:rPr>
      </w:pPr>
      <w:r w:rsidRPr="00932F7D">
        <w:rPr>
          <w:b/>
        </w:rPr>
        <w:t>Angaben zum Vertrag</w:t>
      </w:r>
    </w:p>
    <w:p w14:paraId="0CFB4C58" w14:textId="138F4A4D" w:rsidR="00230F8D" w:rsidRPr="00832A08" w:rsidRDefault="00D6790E" w:rsidP="00832A08">
      <w:pPr>
        <w:ind w:left="567"/>
      </w:pPr>
      <w:r>
        <w:t>Wird der</w:t>
      </w:r>
      <w:r w:rsidR="00230F8D" w:rsidRPr="00832A08">
        <w:t xml:space="preserve"> Zuschlag zur Leistungserbringung </w:t>
      </w:r>
      <w:r>
        <w:t>erteilt</w:t>
      </w:r>
      <w:r w:rsidR="00230F8D" w:rsidRPr="00832A08">
        <w:t>, sollen folgende Angaben in den Vertrag aufgenommen werden</w:t>
      </w:r>
      <w:r w:rsidR="006F4612" w:rsidRPr="00832A08">
        <w:t xml:space="preserve">: </w:t>
      </w:r>
    </w:p>
    <w:p w14:paraId="4C78B302" w14:textId="77777777" w:rsid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>Vertragsnummer des Auftragnehmers (falls gewünscht):</w:t>
      </w:r>
    </w:p>
    <w:p w14:paraId="78675730" w14:textId="4D78210D" w:rsidR="00832A08" w:rsidRPr="00932F7D" w:rsidRDefault="001C0FF3" w:rsidP="00832A08">
      <w:pPr>
        <w:ind w:left="567"/>
        <w:rPr>
          <w:noProof/>
        </w:rPr>
      </w:pPr>
      <w:sdt>
        <w:sdtPr>
          <w:rPr>
            <w:noProof/>
          </w:rPr>
          <w:id w:val="667672070"/>
          <w:placeholder>
            <w:docPart w:val="EB908323F0034C4480F839220D5A85B0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3A4B4B70" w14:textId="65ECFADE" w:rsidR="00230F8D" w:rsidRP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VERTRAGLICH: </w:t>
      </w:r>
    </w:p>
    <w:p w14:paraId="7599CF77" w14:textId="0C446A51" w:rsidR="00230F8D" w:rsidRPr="00832A08" w:rsidRDefault="00230F8D" w:rsidP="00832A08">
      <w:pPr>
        <w:tabs>
          <w:tab w:val="left" w:pos="2552"/>
        </w:tabs>
        <w:ind w:left="567"/>
      </w:pPr>
      <w:r w:rsidRPr="00832A08">
        <w:t xml:space="preserve">Name: </w:t>
      </w:r>
      <w:r w:rsidRPr="00832A08">
        <w:tab/>
      </w:r>
      <w:sdt>
        <w:sdtPr>
          <w:rPr>
            <w:noProof/>
          </w:rPr>
          <w:id w:val="-1976430540"/>
          <w:placeholder>
            <w:docPart w:val="A07EB53C945B4B6D909DBF0636FAD706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8B908E2" w14:textId="5104CC4A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793186721"/>
          <w:placeholder>
            <w:docPart w:val="33C10372D5184D33AD186CEC4C173C5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5D969B4B" w14:textId="39FA4D65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377702103"/>
          <w:placeholder>
            <w:docPart w:val="7DAFC5B89C0F46A992C93EC78864056D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75D07A3D" w14:textId="77777777" w:rsidR="00230F8D" w:rsidRP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FACHLICH: </w:t>
      </w:r>
    </w:p>
    <w:p w14:paraId="59EE68E0" w14:textId="7EACF9F1" w:rsidR="00230F8D" w:rsidRDefault="00230F8D" w:rsidP="00832A08">
      <w:pPr>
        <w:tabs>
          <w:tab w:val="left" w:pos="2552"/>
        </w:tabs>
        <w:ind w:left="567"/>
      </w:pPr>
      <w:r>
        <w:t xml:space="preserve">Name: </w:t>
      </w:r>
      <w:r>
        <w:tab/>
      </w:r>
      <w:sdt>
        <w:sdtPr>
          <w:rPr>
            <w:noProof/>
          </w:rPr>
          <w:id w:val="-575357130"/>
          <w:placeholder>
            <w:docPart w:val="828BE47030114DF78859311EDF151CCC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A3A36D0" w14:textId="51FF11F9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1897701904"/>
          <w:placeholder>
            <w:docPart w:val="F0A2D8BBA0EF4AE8B7B93ED84F6976A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16559073" w14:textId="5B06A6C4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298146428"/>
          <w:placeholder>
            <w:docPart w:val="8662CB120EA3435C8F6124CD3C4D1957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6B9338CF" w14:textId="113A3100" w:rsidR="00230F8D" w:rsidRPr="007A1276" w:rsidRDefault="00230F8D" w:rsidP="00832A08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</w:rPr>
      </w:pPr>
      <w:r w:rsidRPr="007A1276">
        <w:rPr>
          <w:b/>
        </w:rPr>
        <w:t>Störungsmeldung (</w:t>
      </w:r>
      <w:r w:rsidR="006F4612" w:rsidRPr="007A1276">
        <w:rPr>
          <w:b/>
        </w:rPr>
        <w:t>s</w:t>
      </w:r>
      <w:r w:rsidRPr="007A1276">
        <w:rPr>
          <w:b/>
        </w:rPr>
        <w:t>ofern zutreffend)</w:t>
      </w:r>
    </w:p>
    <w:p w14:paraId="09F73D69" w14:textId="7790AF09" w:rsidR="00230F8D" w:rsidRPr="007A1276" w:rsidRDefault="00230F8D" w:rsidP="00832A08">
      <w:pPr>
        <w:tabs>
          <w:tab w:val="left" w:pos="2552"/>
        </w:tabs>
        <w:ind w:left="567"/>
        <w:rPr>
          <w:color w:val="005B66" w:themeColor="accent1" w:themeShade="BF"/>
          <w:sz w:val="28"/>
        </w:rPr>
      </w:pPr>
      <w:r w:rsidRPr="007A1276">
        <w:t xml:space="preserve">Name: </w:t>
      </w:r>
      <w:r w:rsidR="003346C1" w:rsidRPr="007A1276">
        <w:tab/>
      </w:r>
      <w:sdt>
        <w:sdtPr>
          <w:rPr>
            <w:noProof/>
          </w:rPr>
          <w:id w:val="1710455363"/>
          <w:placeholder>
            <w:docPart w:val="0CE8CF34D2AF41C386250C1F3159349F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p w14:paraId="6CFBA14F" w14:textId="6C8B7116" w:rsidR="00230F8D" w:rsidRPr="007A1276" w:rsidRDefault="00230F8D" w:rsidP="00832A08">
      <w:pPr>
        <w:tabs>
          <w:tab w:val="left" w:pos="2552"/>
        </w:tabs>
        <w:ind w:left="567"/>
        <w:rPr>
          <w:sz w:val="28"/>
        </w:rPr>
      </w:pPr>
      <w:r w:rsidRPr="007A1276">
        <w:t xml:space="preserve">Telefonnummer: </w:t>
      </w:r>
      <w:r w:rsidRPr="007A1276">
        <w:tab/>
      </w:r>
      <w:sdt>
        <w:sdtPr>
          <w:rPr>
            <w:noProof/>
          </w:rPr>
          <w:id w:val="-1548283045"/>
          <w:placeholder>
            <w:docPart w:val="29741E2286B84DFBAC62AE46BABFABBF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p w14:paraId="0C684E6F" w14:textId="0FBB21FF" w:rsidR="00230F8D" w:rsidRPr="007A1276" w:rsidRDefault="00230F8D" w:rsidP="00832A08">
      <w:pPr>
        <w:tabs>
          <w:tab w:val="left" w:pos="2552"/>
        </w:tabs>
        <w:ind w:left="567"/>
        <w:rPr>
          <w:sz w:val="28"/>
        </w:rPr>
      </w:pPr>
      <w:r w:rsidRPr="007A1276">
        <w:t xml:space="preserve">E-Mailadresse: </w:t>
      </w:r>
      <w:r w:rsidRPr="007A1276">
        <w:tab/>
      </w:r>
      <w:sdt>
        <w:sdtPr>
          <w:rPr>
            <w:noProof/>
          </w:rPr>
          <w:id w:val="-1857571831"/>
          <w:placeholder>
            <w:docPart w:val="2905AAEB49E445E0B94F695F8F228B77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p w14:paraId="1895C02F" w14:textId="0E67933A" w:rsidR="00230F8D" w:rsidRPr="007A1276" w:rsidRDefault="00230F8D" w:rsidP="00832A08">
      <w:pPr>
        <w:tabs>
          <w:tab w:val="left" w:pos="2552"/>
        </w:tabs>
        <w:ind w:left="567"/>
        <w:rPr>
          <w:sz w:val="28"/>
        </w:rPr>
      </w:pPr>
      <w:r w:rsidRPr="007A1276">
        <w:t xml:space="preserve">WEB-Mailadresse: </w:t>
      </w:r>
      <w:r w:rsidR="003346C1" w:rsidRPr="007A1276">
        <w:tab/>
      </w:r>
      <w:sdt>
        <w:sdtPr>
          <w:rPr>
            <w:noProof/>
          </w:rPr>
          <w:id w:val="1380984947"/>
          <w:placeholder>
            <w:docPart w:val="56B98BD765EF4DF29EBCC886CD60D069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p w14:paraId="43FA85F8" w14:textId="4D304C5F" w:rsidR="00230F8D" w:rsidRPr="007A1276" w:rsidRDefault="00230F8D" w:rsidP="00832A08">
      <w:pPr>
        <w:ind w:left="567"/>
        <w:rPr>
          <w:sz w:val="28"/>
        </w:rPr>
      </w:pPr>
      <w:r w:rsidRPr="007A1276">
        <w:t>Störung über (Ticket, …):</w:t>
      </w:r>
      <w:r w:rsidR="003346C1" w:rsidRPr="007A1276">
        <w:br/>
      </w:r>
      <w:sdt>
        <w:sdtPr>
          <w:rPr>
            <w:noProof/>
          </w:rPr>
          <w:id w:val="-1917698742"/>
          <w:placeholder>
            <w:docPart w:val="BC877DC65AAD4061B76EA225DDDC384B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p w14:paraId="7CF24C16" w14:textId="3A199BBD" w:rsidR="00624709" w:rsidRPr="003346C1" w:rsidRDefault="00230F8D" w:rsidP="00832A08">
      <w:pPr>
        <w:ind w:left="567"/>
        <w:rPr>
          <w:sz w:val="28"/>
        </w:rPr>
      </w:pPr>
      <w:r w:rsidRPr="007A1276">
        <w:t>Annahme der Störungsmeldung während folgender Geschäftszeit</w:t>
      </w:r>
      <w:r w:rsidR="003346C1" w:rsidRPr="007A1276">
        <w:t>en</w:t>
      </w:r>
      <w:r w:rsidRPr="007A1276">
        <w:t xml:space="preserve"> des Auftragnehmers:</w:t>
      </w:r>
      <w:r w:rsidR="003346C1" w:rsidRPr="007A1276">
        <w:br/>
      </w:r>
      <w:sdt>
        <w:sdtPr>
          <w:rPr>
            <w:noProof/>
          </w:rPr>
          <w:id w:val="-98490858"/>
          <w:placeholder>
            <w:docPart w:val="AFE07B7DEEF8400E99782C47FD122C89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sectPr w:rsidR="00624709" w:rsidRPr="003346C1" w:rsidSect="002C5B0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8FF68" w14:textId="77777777" w:rsidR="004E6E0A" w:rsidRDefault="004E6E0A" w:rsidP="004E6E0A">
      <w:pPr>
        <w:spacing w:after="0" w:line="240" w:lineRule="auto"/>
      </w:pPr>
      <w:r>
        <w:separator/>
      </w:r>
    </w:p>
  </w:endnote>
  <w:endnote w:type="continuationSeparator" w:id="0">
    <w:p w14:paraId="401FA6D9" w14:textId="77777777" w:rsidR="004E6E0A" w:rsidRDefault="004E6E0A" w:rsidP="004E6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7878C" w14:textId="77777777" w:rsidR="00EF38D5" w:rsidRDefault="00EF38D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0F879" w14:textId="2769078B" w:rsidR="004E6E0A" w:rsidRPr="00230F8D" w:rsidRDefault="00EF38D5" w:rsidP="00EF38D5">
    <w:pPr>
      <w:pStyle w:val="Fuzeile"/>
      <w:tabs>
        <w:tab w:val="clear" w:pos="4536"/>
        <w:tab w:val="center" w:pos="9072"/>
      </w:tabs>
      <w:rPr>
        <w:color w:val="007A89" w:themeColor="text2"/>
      </w:rPr>
    </w:pPr>
    <w:r>
      <w:rPr>
        <w:color w:val="007A89" w:themeColor="text2"/>
      </w:rPr>
      <w:t xml:space="preserve">Version </w:t>
    </w:r>
    <w:r w:rsidR="001C0FF3">
      <w:rPr>
        <w:color w:val="007A89" w:themeColor="text2"/>
      </w:rPr>
      <w:t>3</w:t>
    </w:r>
    <w:r>
      <w:rPr>
        <w:color w:val="007A89" w:themeColor="text2"/>
      </w:rPr>
      <w:tab/>
    </w:r>
    <w:r w:rsidR="004E6E0A" w:rsidRPr="00230F8D">
      <w:rPr>
        <w:color w:val="007A89" w:themeColor="text2"/>
      </w:rPr>
      <w:t xml:space="preserve">Seite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PAGE  \* Arabic 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  <w:r w:rsidR="004E6E0A" w:rsidRPr="00230F8D">
      <w:rPr>
        <w:color w:val="007A89" w:themeColor="text2"/>
      </w:rPr>
      <w:t xml:space="preserve"> von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NUMPAGES \* Arabisch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38CAD" w14:textId="77777777" w:rsidR="00EF38D5" w:rsidRDefault="00EF38D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163FF" w14:textId="77777777" w:rsidR="004E6E0A" w:rsidRDefault="004E6E0A" w:rsidP="004E6E0A">
      <w:pPr>
        <w:spacing w:after="0" w:line="240" w:lineRule="auto"/>
      </w:pPr>
      <w:r>
        <w:separator/>
      </w:r>
    </w:p>
  </w:footnote>
  <w:footnote w:type="continuationSeparator" w:id="0">
    <w:p w14:paraId="7F45395A" w14:textId="77777777" w:rsidR="004E6E0A" w:rsidRDefault="004E6E0A" w:rsidP="004E6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540CC" w14:textId="77777777" w:rsidR="00EF38D5" w:rsidRDefault="00EF38D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1545C" w14:textId="77777777" w:rsidR="004E6E0A" w:rsidRPr="009540FF" w:rsidRDefault="004E6E0A" w:rsidP="004E6E0A">
    <w:pPr>
      <w:pStyle w:val="Kopfzeile"/>
      <w:spacing w:line="600" w:lineRule="auto"/>
      <w:jc w:val="center"/>
      <w:rPr>
        <w:rFonts w:eastAsiaTheme="minorEastAsia"/>
        <w:b/>
        <w:color w:val="007A89" w:themeColor="text2"/>
        <w:sz w:val="22"/>
        <w:szCs w:val="22"/>
      </w:rPr>
    </w:pPr>
    <w:r w:rsidRPr="009540FF">
      <w:rPr>
        <w:rFonts w:eastAsiaTheme="minorEastAsia"/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56DC3" w14:textId="77777777" w:rsidR="00EF38D5" w:rsidRDefault="00EF38D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54B4F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AA055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783DB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1AC900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34CEA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3281A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D6AD22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A94F88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2E41C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CCF0E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414459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B46580"/>
    <w:multiLevelType w:val="multilevel"/>
    <w:tmpl w:val="CC08FB4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2."/>
      <w:lvlJc w:val="left"/>
      <w:pPr>
        <w:ind w:left="576" w:hanging="576"/>
      </w:pPr>
    </w:lvl>
    <w:lvl w:ilvl="2">
      <w:start w:val="1"/>
      <w:numFmt w:val="lowerLetter"/>
      <w:pStyle w:val="Nrberschrift3ITZBund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09B289D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4610630">
    <w:abstractNumId w:val="11"/>
  </w:num>
  <w:num w:numId="2" w16cid:durableId="715005233">
    <w:abstractNumId w:val="11"/>
  </w:num>
  <w:num w:numId="3" w16cid:durableId="1875537041">
    <w:abstractNumId w:val="9"/>
  </w:num>
  <w:num w:numId="4" w16cid:durableId="2132432972">
    <w:abstractNumId w:val="7"/>
  </w:num>
  <w:num w:numId="5" w16cid:durableId="1568422376">
    <w:abstractNumId w:val="6"/>
  </w:num>
  <w:num w:numId="6" w16cid:durableId="1561209582">
    <w:abstractNumId w:val="5"/>
  </w:num>
  <w:num w:numId="7" w16cid:durableId="390807281">
    <w:abstractNumId w:val="4"/>
  </w:num>
  <w:num w:numId="8" w16cid:durableId="1246263626">
    <w:abstractNumId w:val="8"/>
  </w:num>
  <w:num w:numId="9" w16cid:durableId="1002464965">
    <w:abstractNumId w:val="3"/>
  </w:num>
  <w:num w:numId="10" w16cid:durableId="104925591">
    <w:abstractNumId w:val="2"/>
  </w:num>
  <w:num w:numId="11" w16cid:durableId="1027102088">
    <w:abstractNumId w:val="1"/>
  </w:num>
  <w:num w:numId="12" w16cid:durableId="1379014296">
    <w:abstractNumId w:val="0"/>
  </w:num>
  <w:num w:numId="13" w16cid:durableId="1946690309">
    <w:abstractNumId w:val="12"/>
  </w:num>
  <w:num w:numId="14" w16cid:durableId="2005164673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4dZlP7pRmp156SrevXnBkd8D0koQOcS/swhOkgVPx1zFJgIYw/oEKOHs6wFHlp/Y0Z7LpTg52ZaL+3ktbx/IHw==" w:saltValue="dBIxLlcVnYgnYWIqfsX3h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E35"/>
    <w:rsid w:val="000008EC"/>
    <w:rsid w:val="00003A4C"/>
    <w:rsid w:val="00010AD5"/>
    <w:rsid w:val="00017079"/>
    <w:rsid w:val="00074A08"/>
    <w:rsid w:val="00077BBD"/>
    <w:rsid w:val="0008679B"/>
    <w:rsid w:val="000B047D"/>
    <w:rsid w:val="000B183F"/>
    <w:rsid w:val="000B7FC5"/>
    <w:rsid w:val="000C4B53"/>
    <w:rsid w:val="000E30F2"/>
    <w:rsid w:val="000F5E85"/>
    <w:rsid w:val="0011189C"/>
    <w:rsid w:val="00177534"/>
    <w:rsid w:val="00181B7B"/>
    <w:rsid w:val="00197482"/>
    <w:rsid w:val="001B78EB"/>
    <w:rsid w:val="001C0FF3"/>
    <w:rsid w:val="001D03F5"/>
    <w:rsid w:val="002005F0"/>
    <w:rsid w:val="00226948"/>
    <w:rsid w:val="00230F8D"/>
    <w:rsid w:val="002761CD"/>
    <w:rsid w:val="00284CF5"/>
    <w:rsid w:val="002A5CEF"/>
    <w:rsid w:val="002C5B09"/>
    <w:rsid w:val="002D42B5"/>
    <w:rsid w:val="002F5BF8"/>
    <w:rsid w:val="00333E22"/>
    <w:rsid w:val="003346C1"/>
    <w:rsid w:val="003362E2"/>
    <w:rsid w:val="003405A2"/>
    <w:rsid w:val="00361EFB"/>
    <w:rsid w:val="00384E5D"/>
    <w:rsid w:val="00385F82"/>
    <w:rsid w:val="003A651D"/>
    <w:rsid w:val="003C3F8C"/>
    <w:rsid w:val="003E1623"/>
    <w:rsid w:val="004546DC"/>
    <w:rsid w:val="00462C8A"/>
    <w:rsid w:val="004A4696"/>
    <w:rsid w:val="004B3DBE"/>
    <w:rsid w:val="004C4073"/>
    <w:rsid w:val="004D111F"/>
    <w:rsid w:val="004E6E0A"/>
    <w:rsid w:val="00501E4F"/>
    <w:rsid w:val="005100BE"/>
    <w:rsid w:val="00561634"/>
    <w:rsid w:val="00575C44"/>
    <w:rsid w:val="005A6450"/>
    <w:rsid w:val="005C5E22"/>
    <w:rsid w:val="005D48E3"/>
    <w:rsid w:val="005E0351"/>
    <w:rsid w:val="00624709"/>
    <w:rsid w:val="00637774"/>
    <w:rsid w:val="00647802"/>
    <w:rsid w:val="006512AD"/>
    <w:rsid w:val="0069391E"/>
    <w:rsid w:val="006A3D85"/>
    <w:rsid w:val="006A3DF7"/>
    <w:rsid w:val="006B3CFA"/>
    <w:rsid w:val="006C2DF8"/>
    <w:rsid w:val="006D6DA6"/>
    <w:rsid w:val="006F3DC3"/>
    <w:rsid w:val="006F4612"/>
    <w:rsid w:val="007073E7"/>
    <w:rsid w:val="0071033B"/>
    <w:rsid w:val="00711A5F"/>
    <w:rsid w:val="007311B7"/>
    <w:rsid w:val="0073296D"/>
    <w:rsid w:val="007536C7"/>
    <w:rsid w:val="00762CF9"/>
    <w:rsid w:val="00791042"/>
    <w:rsid w:val="007A1276"/>
    <w:rsid w:val="007D526E"/>
    <w:rsid w:val="007D6BE7"/>
    <w:rsid w:val="00832A08"/>
    <w:rsid w:val="00833CF0"/>
    <w:rsid w:val="008407C1"/>
    <w:rsid w:val="008542D6"/>
    <w:rsid w:val="008613C2"/>
    <w:rsid w:val="008C1E49"/>
    <w:rsid w:val="00927232"/>
    <w:rsid w:val="00932F7D"/>
    <w:rsid w:val="00945DED"/>
    <w:rsid w:val="00945F23"/>
    <w:rsid w:val="009540FF"/>
    <w:rsid w:val="009A3E35"/>
    <w:rsid w:val="009B4EA6"/>
    <w:rsid w:val="00A04414"/>
    <w:rsid w:val="00A41AE9"/>
    <w:rsid w:val="00A52D0F"/>
    <w:rsid w:val="00A71589"/>
    <w:rsid w:val="00A84A69"/>
    <w:rsid w:val="00A8560D"/>
    <w:rsid w:val="00A96148"/>
    <w:rsid w:val="00AB5D47"/>
    <w:rsid w:val="00AC5A00"/>
    <w:rsid w:val="00AC7147"/>
    <w:rsid w:val="00B06138"/>
    <w:rsid w:val="00B1751F"/>
    <w:rsid w:val="00B336E5"/>
    <w:rsid w:val="00B562EB"/>
    <w:rsid w:val="00B80229"/>
    <w:rsid w:val="00B97B0B"/>
    <w:rsid w:val="00BD1950"/>
    <w:rsid w:val="00C56FDF"/>
    <w:rsid w:val="00C67675"/>
    <w:rsid w:val="00C849BB"/>
    <w:rsid w:val="00CD4BDA"/>
    <w:rsid w:val="00CE2DAF"/>
    <w:rsid w:val="00CF17B6"/>
    <w:rsid w:val="00CF208F"/>
    <w:rsid w:val="00D27705"/>
    <w:rsid w:val="00D301F3"/>
    <w:rsid w:val="00D6790E"/>
    <w:rsid w:val="00D843F7"/>
    <w:rsid w:val="00D851C0"/>
    <w:rsid w:val="00DB7425"/>
    <w:rsid w:val="00DE7116"/>
    <w:rsid w:val="00E03DBD"/>
    <w:rsid w:val="00E11347"/>
    <w:rsid w:val="00E22DBD"/>
    <w:rsid w:val="00E50BBD"/>
    <w:rsid w:val="00E5241E"/>
    <w:rsid w:val="00E754F2"/>
    <w:rsid w:val="00E97E20"/>
    <w:rsid w:val="00EA4B2B"/>
    <w:rsid w:val="00EB06CD"/>
    <w:rsid w:val="00EB628B"/>
    <w:rsid w:val="00EC793F"/>
    <w:rsid w:val="00EE30BD"/>
    <w:rsid w:val="00EF38D5"/>
    <w:rsid w:val="00F17D2D"/>
    <w:rsid w:val="00F25E44"/>
    <w:rsid w:val="00F40D70"/>
    <w:rsid w:val="00F7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839AA"/>
  <w15:chartTrackingRefBased/>
  <w15:docId w15:val="{99E99F52-FA8B-406A-91C0-70E46F686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2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2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2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2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2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333333" w:themeColor="text1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E6E0A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E6E0A"/>
    <w:rPr>
      <w:rFonts w:asciiTheme="minorHAnsi" w:hAnsiTheme="minorHAnsi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346C1"/>
    <w:rPr>
      <w:color w:val="605E5C"/>
      <w:shd w:val="clear" w:color="auto" w:fill="E1DFDD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9B4EA6"/>
    <w:pPr>
      <w:spacing w:after="0"/>
    </w:p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9B4EA6"/>
  </w:style>
  <w:style w:type="character" w:customStyle="1" w:styleId="AnredeZchn">
    <w:name w:val="Anrede Zchn"/>
    <w:basedOn w:val="Absatz-Standardschriftart"/>
    <w:link w:val="Anrede"/>
    <w:uiPriority w:val="99"/>
    <w:semiHidden/>
    <w:rsid w:val="009B4EA6"/>
    <w:rPr>
      <w:rFonts w:asciiTheme="minorHAnsi" w:hAnsiTheme="minorHAnsi"/>
    </w:rPr>
  </w:style>
  <w:style w:type="paragraph" w:styleId="Aufzhlungszeichen">
    <w:name w:val="List Bullet"/>
    <w:basedOn w:val="Standard"/>
    <w:uiPriority w:val="99"/>
    <w:semiHidden/>
    <w:unhideWhenUsed/>
    <w:rsid w:val="009B4EA6"/>
    <w:pPr>
      <w:numPr>
        <w:numId w:val="3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9B4EA6"/>
    <w:pPr>
      <w:numPr>
        <w:numId w:val="4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9B4EA6"/>
    <w:pPr>
      <w:numPr>
        <w:numId w:val="5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9B4EA6"/>
    <w:pPr>
      <w:numPr>
        <w:numId w:val="6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9B4EA6"/>
    <w:pPr>
      <w:numPr>
        <w:numId w:val="7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9B4EA6"/>
    <w:pPr>
      <w:pBdr>
        <w:top w:val="single" w:sz="2" w:space="10" w:color="007A89" w:themeColor="accent1"/>
        <w:left w:val="single" w:sz="2" w:space="10" w:color="007A89" w:themeColor="accent1"/>
        <w:bottom w:val="single" w:sz="2" w:space="10" w:color="007A89" w:themeColor="accent1"/>
        <w:right w:val="single" w:sz="2" w:space="10" w:color="007A89" w:themeColor="accent1"/>
      </w:pBdr>
      <w:ind w:left="1152" w:right="1152"/>
    </w:pPr>
    <w:rPr>
      <w:rFonts w:eastAsiaTheme="minorEastAsia"/>
      <w:i/>
      <w:iCs/>
      <w:color w:val="007A89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9B4EA6"/>
  </w:style>
  <w:style w:type="character" w:customStyle="1" w:styleId="DatumZchn">
    <w:name w:val="Datum Zchn"/>
    <w:basedOn w:val="Absatz-Standardschriftart"/>
    <w:link w:val="Datum"/>
    <w:uiPriority w:val="99"/>
    <w:semiHidden/>
    <w:rsid w:val="009B4EA6"/>
    <w:rPr>
      <w:rFonts w:asciiTheme="minorHAnsi" w:hAnsiTheme="minorHAnsi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9B4EA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9B4EA6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9B4EA6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9B4EA6"/>
    <w:rPr>
      <w:rFonts w:asciiTheme="minorHAnsi" w:hAnsiTheme="minorHAnsi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9B4EA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9B4EA6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9B4EA6"/>
    <w:rPr>
      <w:rFonts w:asciiTheme="minorHAnsi" w:hAnsiTheme="minorHAnsi"/>
    </w:rPr>
  </w:style>
  <w:style w:type="paragraph" w:styleId="Gruformel">
    <w:name w:val="Closing"/>
    <w:basedOn w:val="Standard"/>
    <w:link w:val="Gruformel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9B4EA6"/>
    <w:rPr>
      <w:rFonts w:asciiTheme="minorHAnsi" w:hAnsiTheme="minorHAnsi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9B4EA6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9B4EA6"/>
    <w:rPr>
      <w:rFonts w:asciiTheme="minorHAnsi" w:hAnsiTheme="minorHAnsi"/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9B4EA6"/>
    <w:rPr>
      <w:rFonts w:ascii="Consolas" w:hAnsi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40" w:hanging="24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480" w:hanging="24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720" w:hanging="24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960" w:hanging="24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200" w:hanging="24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440" w:hanging="24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680" w:hanging="24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920" w:hanging="24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160" w:hanging="24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9B4EA6"/>
    <w:rPr>
      <w:rFonts w:asciiTheme="majorHAnsi" w:eastAsiaTheme="majorEastAsia" w:hAnsiTheme="majorHAnsi" w:cstheme="majorBidi"/>
      <w:b/>
      <w:bCs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B4EA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B4EA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B4EA6"/>
    <w:rPr>
      <w:rFonts w:asciiTheme="minorHAnsi" w:hAnsiTheme="minorHAnsi"/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9B4EA6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9B4EA6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9B4EA6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9B4EA6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9B4EA6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9B4EA6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9B4EA6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9B4EA6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9B4EA6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9B4EA6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9B4EA6"/>
    <w:pPr>
      <w:numPr>
        <w:numId w:val="8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9B4EA6"/>
    <w:pPr>
      <w:numPr>
        <w:numId w:val="9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9B4EA6"/>
    <w:pPr>
      <w:numPr>
        <w:numId w:val="10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9B4EA6"/>
    <w:pPr>
      <w:numPr>
        <w:numId w:val="11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9B4EA6"/>
    <w:pPr>
      <w:numPr>
        <w:numId w:val="12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9B4EA6"/>
  </w:style>
  <w:style w:type="paragraph" w:styleId="Makrotext">
    <w:name w:val="macro"/>
    <w:link w:val="MakrotextZchn"/>
    <w:uiPriority w:val="99"/>
    <w:semiHidden/>
    <w:unhideWhenUsed/>
    <w:rsid w:val="009B4E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9B4EA6"/>
    <w:rPr>
      <w:rFonts w:ascii="Consolas" w:hAnsi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9B4E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9B4EA6"/>
    <w:rPr>
      <w:rFonts w:asciiTheme="majorHAnsi" w:eastAsiaTheme="majorEastAsia" w:hAnsiTheme="majorHAnsi" w:cstheme="majorBidi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9B4EA6"/>
    <w:rPr>
      <w:rFonts w:ascii="Consolas" w:hAnsi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9B4EA6"/>
    <w:pPr>
      <w:spacing w:after="0"/>
      <w:ind w:left="240" w:hanging="24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9B4EA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tandardWeb">
    <w:name w:val="Normal (Web)"/>
    <w:basedOn w:val="Standard"/>
    <w:uiPriority w:val="99"/>
    <w:semiHidden/>
    <w:unhideWhenUsed/>
    <w:rsid w:val="009B4EA6"/>
    <w:rPr>
      <w:rFonts w:ascii="Times New Roman" w:hAnsi="Times New Roman" w:cs="Times New Roman"/>
    </w:rPr>
  </w:style>
  <w:style w:type="paragraph" w:styleId="Standardeinzug">
    <w:name w:val="Normal Indent"/>
    <w:basedOn w:val="Standard"/>
    <w:uiPriority w:val="99"/>
    <w:semiHidden/>
    <w:unhideWhenUsed/>
    <w:rsid w:val="009B4EA6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9B4EA6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9B4EA6"/>
    <w:rPr>
      <w:rFonts w:asciiTheme="minorHAnsi" w:hAnsiTheme="minorHAnsi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9B4EA6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9B4EA6"/>
    <w:rPr>
      <w:rFonts w:asciiTheme="minorHAnsi" w:hAnsiTheme="minorHAnsi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9B4EA6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9B4EA6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9B4EA6"/>
    <w:rPr>
      <w:rFonts w:asciiTheme="minorHAnsi" w:hAnsiTheme="minorHAnsi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9B4EA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9B4EA6"/>
    <w:pPr>
      <w:spacing w:after="24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9B4EA6"/>
    <w:rPr>
      <w:rFonts w:asciiTheme="minorHAnsi" w:hAnsiTheme="minorHAnsi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9B4EA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9B4EA6"/>
    <w:rPr>
      <w:rFonts w:asciiTheme="minorHAnsi" w:hAnsiTheme="minorHAnsi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9B4EA6"/>
    <w:pPr>
      <w:spacing w:after="24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9B4EA6"/>
    <w:rPr>
      <w:rFonts w:asciiTheme="minorHAnsi" w:hAnsiTheme="minorHAnsi"/>
    </w:rPr>
  </w:style>
  <w:style w:type="paragraph" w:styleId="Umschlagabsenderadresse">
    <w:name w:val="envelope return"/>
    <w:basedOn w:val="Standard"/>
    <w:uiPriority w:val="99"/>
    <w:semiHidden/>
    <w:unhideWhenUsed/>
    <w:rsid w:val="009B4EA6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9B4EA6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9B4EA6"/>
    <w:rPr>
      <w:rFonts w:asciiTheme="minorHAnsi" w:hAnsiTheme="minorHAnsi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9B4EA6"/>
    <w:pPr>
      <w:spacing w:after="100"/>
      <w:ind w:left="48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9B4EA6"/>
    <w:pPr>
      <w:spacing w:after="100"/>
      <w:ind w:left="72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9B4EA6"/>
    <w:pPr>
      <w:spacing w:after="100"/>
      <w:ind w:left="96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9B4EA6"/>
    <w:pPr>
      <w:spacing w:after="100"/>
      <w:ind w:left="12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9B4EA6"/>
    <w:pPr>
      <w:spacing w:after="100"/>
      <w:ind w:left="144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9B4EA6"/>
    <w:pPr>
      <w:spacing w:after="100"/>
      <w:ind w:left="168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9B4EA6"/>
    <w:pPr>
      <w:spacing w:after="100"/>
      <w:ind w:left="1920"/>
    </w:pPr>
  </w:style>
  <w:style w:type="character" w:styleId="Platzhaltertext">
    <w:name w:val="Placeholder Text"/>
    <w:basedOn w:val="Absatz-Standardschriftart"/>
    <w:uiPriority w:val="99"/>
    <w:semiHidden/>
    <w:rsid w:val="004D111F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790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nutscode.de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AB0ED6-BEE8-4419-A8DF-3C2358B69319}"/>
      </w:docPartPr>
      <w:docPartBody>
        <w:p w:rsidR="00736D5A" w:rsidRDefault="00562C5F"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74AA1F10C84119922A7F32DA7613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0BB716-983E-4A7A-B204-20451A9B0817}"/>
      </w:docPartPr>
      <w:docPartBody>
        <w:p w:rsidR="00F3440E" w:rsidRDefault="002B6532" w:rsidP="002B6532">
          <w:pPr>
            <w:pStyle w:val="0D74AA1F10C84119922A7F32DA7613D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1A31A26D0E4F95BB29919384579C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739BF8-5417-4816-981D-79DDDDF42FA5}"/>
      </w:docPartPr>
      <w:docPartBody>
        <w:p w:rsidR="00F3440E" w:rsidRDefault="002B6532" w:rsidP="002B6532">
          <w:pPr>
            <w:pStyle w:val="631A31A26D0E4F95BB29919384579C1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3F107E4A1D4166884FE41221E313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64BA53-47E0-4B18-802F-732C1A037E0D}"/>
      </w:docPartPr>
      <w:docPartBody>
        <w:p w:rsidR="00F3440E" w:rsidRDefault="002B6532" w:rsidP="002B6532">
          <w:pPr>
            <w:pStyle w:val="E73F107E4A1D4166884FE41221E313D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7ED058AB61405F913B215CFF7AD6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421364-D3C5-4CAC-928D-56B1C135D559}"/>
      </w:docPartPr>
      <w:docPartBody>
        <w:p w:rsidR="00F3440E" w:rsidRDefault="002B6532" w:rsidP="002B6532">
          <w:pPr>
            <w:pStyle w:val="447ED058AB61405F913B215CFF7AD66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02BA28DD78454BAB26A1627A1A40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200EAB-9174-4663-A8CB-8B53BF1B3902}"/>
      </w:docPartPr>
      <w:docPartBody>
        <w:p w:rsidR="00F3440E" w:rsidRDefault="002B6532" w:rsidP="002B6532">
          <w:pPr>
            <w:pStyle w:val="5002BA28DD78454BAB26A1627A1A401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2143C250924B61814F2826F5697B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A3691D-3580-4BC7-BFC2-AF43D02DEAC1}"/>
      </w:docPartPr>
      <w:docPartBody>
        <w:p w:rsidR="00F3440E" w:rsidRDefault="002B6532" w:rsidP="002B6532">
          <w:pPr>
            <w:pStyle w:val="292143C250924B61814F2826F5697BD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1482CCA3ED47FB87DAF3FEF1EA95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748138-96DF-4698-940E-3481C04F321A}"/>
      </w:docPartPr>
      <w:docPartBody>
        <w:p w:rsidR="00F3440E" w:rsidRDefault="002B6532" w:rsidP="002B6532">
          <w:pPr>
            <w:pStyle w:val="7F1482CCA3ED47FB87DAF3FEF1EA95BA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6C500F4E6B4B149FEE4D5811B08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D34FDF-FD4B-490E-ACCC-E8605A993D7A}"/>
      </w:docPartPr>
      <w:docPartBody>
        <w:p w:rsidR="00F3440E" w:rsidRDefault="002B6532" w:rsidP="002B6532">
          <w:pPr>
            <w:pStyle w:val="8D6C500F4E6B4B149FEE4D5811B0803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C77BBDB06943E49CF3C499056566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C4A98A-3D75-49C1-8FB6-2C3A24FE67E2}"/>
      </w:docPartPr>
      <w:docPartBody>
        <w:p w:rsidR="00F3440E" w:rsidRDefault="002B6532" w:rsidP="002B6532">
          <w:pPr>
            <w:pStyle w:val="73C77BBDB06943E49CF3C499056566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B908323F0034C4480F839220D5A85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53A1A0-3E28-473B-8D75-591CB3F62AD2}"/>
      </w:docPartPr>
      <w:docPartBody>
        <w:p w:rsidR="00F3440E" w:rsidRDefault="002B6532" w:rsidP="002B6532">
          <w:pPr>
            <w:pStyle w:val="EB908323F0034C4480F839220D5A85B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7EB53C945B4B6D909DBF0636FAD7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2A19FD-1164-42E3-8543-2DB32A669B6C}"/>
      </w:docPartPr>
      <w:docPartBody>
        <w:p w:rsidR="00F3440E" w:rsidRDefault="002B6532" w:rsidP="002B6532">
          <w:pPr>
            <w:pStyle w:val="A07EB53C945B4B6D909DBF0636FAD70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C10372D5184D33AD186CEC4C173C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7A3C74-227E-495E-9DDF-C051C9E1319A}"/>
      </w:docPartPr>
      <w:docPartBody>
        <w:p w:rsidR="00F3440E" w:rsidRDefault="002B6532" w:rsidP="002B6532">
          <w:pPr>
            <w:pStyle w:val="33C10372D5184D33AD186CEC4C173C5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AFC5B89C0F46A992C93EC7886405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663F45-1CF2-4A27-AF10-D5B4DA3CD650}"/>
      </w:docPartPr>
      <w:docPartBody>
        <w:p w:rsidR="00F3440E" w:rsidRDefault="002B6532" w:rsidP="002B6532">
          <w:pPr>
            <w:pStyle w:val="7DAFC5B89C0F46A992C93EC78864056D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8BE47030114DF78859311EDF151C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395BA8-94E4-427D-AEDB-C94B0FF97B6E}"/>
      </w:docPartPr>
      <w:docPartBody>
        <w:p w:rsidR="00F3440E" w:rsidRDefault="002B6532" w:rsidP="002B6532">
          <w:pPr>
            <w:pStyle w:val="828BE47030114DF78859311EDF151CC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A2D8BBA0EF4AE8B7B93ED84F6976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9F8309-6B9A-45E6-AB49-3D58A85DEB65}"/>
      </w:docPartPr>
      <w:docPartBody>
        <w:p w:rsidR="00F3440E" w:rsidRDefault="002B6532" w:rsidP="002B6532">
          <w:pPr>
            <w:pStyle w:val="F0A2D8BBA0EF4AE8B7B93ED84F6976A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662CB120EA3435C8F6124CD3C4D19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EDBF84-D69E-4DD8-A67C-6E385B4029D4}"/>
      </w:docPartPr>
      <w:docPartBody>
        <w:p w:rsidR="00F3440E" w:rsidRDefault="002B6532" w:rsidP="002B6532">
          <w:pPr>
            <w:pStyle w:val="8662CB120EA3435C8F6124CD3C4D195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E8CF34D2AF41C386250C1F315934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E0BD63-0098-4A19-9C87-B7B915FEE501}"/>
      </w:docPartPr>
      <w:docPartBody>
        <w:p w:rsidR="00F3440E" w:rsidRDefault="002B6532" w:rsidP="002B6532">
          <w:pPr>
            <w:pStyle w:val="0CE8CF34D2AF41C386250C1F3159349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741E2286B84DFBAC62AE46BABFAB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697FF-52F6-463D-9BD4-A18F32D71059}"/>
      </w:docPartPr>
      <w:docPartBody>
        <w:p w:rsidR="00F3440E" w:rsidRDefault="002B6532" w:rsidP="002B6532">
          <w:pPr>
            <w:pStyle w:val="29741E2286B84DFBAC62AE46BABFAB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05AAEB49E445E0B94F695F8F228B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116ED8-5FEE-4A4B-81F1-013ADDF92070}"/>
      </w:docPartPr>
      <w:docPartBody>
        <w:p w:rsidR="00F3440E" w:rsidRDefault="002B6532" w:rsidP="002B6532">
          <w:pPr>
            <w:pStyle w:val="2905AAEB49E445E0B94F695F8F228B7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B98BD765EF4DF29EBCC886CD60D0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6EDD63-2FBA-47CB-B056-9379DC40E523}"/>
      </w:docPartPr>
      <w:docPartBody>
        <w:p w:rsidR="00F3440E" w:rsidRDefault="002B6532" w:rsidP="002B6532">
          <w:pPr>
            <w:pStyle w:val="56B98BD765EF4DF29EBCC886CD60D0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C877DC65AAD4061B76EA225DDDC38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54396A-4703-4EBA-B2BD-C188F0552787}"/>
      </w:docPartPr>
      <w:docPartBody>
        <w:p w:rsidR="00F3440E" w:rsidRDefault="002B6532" w:rsidP="002B6532">
          <w:pPr>
            <w:pStyle w:val="BC877DC65AAD4061B76EA225DDDC384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E07B7DEEF8400E99782C47FD122C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260479-4617-4689-8D26-18ECF3A014DE}"/>
      </w:docPartPr>
      <w:docPartBody>
        <w:p w:rsidR="00F3440E" w:rsidRDefault="002B6532" w:rsidP="002B6532">
          <w:pPr>
            <w:pStyle w:val="AFE07B7DEEF8400E99782C47FD122C8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63FFF155FA42B796AEA428D01F9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88B666-F5DD-4BCF-B768-542B16987847}"/>
      </w:docPartPr>
      <w:docPartBody>
        <w:p w:rsidR="006A1A0B" w:rsidRDefault="00E1117A" w:rsidP="00E1117A">
          <w:pPr>
            <w:pStyle w:val="E863FFF155FA42B796AEA428D01F904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C5F"/>
    <w:rsid w:val="000816F4"/>
    <w:rsid w:val="000F5E85"/>
    <w:rsid w:val="002B6532"/>
    <w:rsid w:val="00562C5F"/>
    <w:rsid w:val="006A1A0B"/>
    <w:rsid w:val="006A3DF7"/>
    <w:rsid w:val="00736D5A"/>
    <w:rsid w:val="00E1117A"/>
    <w:rsid w:val="00F3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1117A"/>
    <w:rPr>
      <w:color w:val="808080"/>
    </w:rPr>
  </w:style>
  <w:style w:type="paragraph" w:customStyle="1" w:styleId="B4EB875FC55348E3970C06DC03054903">
    <w:name w:val="B4EB875FC55348E3970C06DC03054903"/>
    <w:rsid w:val="000816F4"/>
  </w:style>
  <w:style w:type="paragraph" w:customStyle="1" w:styleId="14F24ECECF8F4BFAA83DDD6AA38FCC79">
    <w:name w:val="14F24ECECF8F4BFAA83DDD6AA38FCC79"/>
    <w:rsid w:val="000816F4"/>
  </w:style>
  <w:style w:type="paragraph" w:customStyle="1" w:styleId="0D74AA1F10C84119922A7F32DA7613D6">
    <w:name w:val="0D74AA1F10C84119922A7F32DA7613D6"/>
    <w:rsid w:val="002B6532"/>
  </w:style>
  <w:style w:type="paragraph" w:customStyle="1" w:styleId="631A31A26D0E4F95BB29919384579C16">
    <w:name w:val="631A31A26D0E4F95BB29919384579C16"/>
    <w:rsid w:val="002B6532"/>
  </w:style>
  <w:style w:type="paragraph" w:customStyle="1" w:styleId="E73F107E4A1D4166884FE41221E313D7">
    <w:name w:val="E73F107E4A1D4166884FE41221E313D7"/>
    <w:rsid w:val="002B6532"/>
  </w:style>
  <w:style w:type="paragraph" w:customStyle="1" w:styleId="447ED058AB61405F913B215CFF7AD66C">
    <w:name w:val="447ED058AB61405F913B215CFF7AD66C"/>
    <w:rsid w:val="002B6532"/>
  </w:style>
  <w:style w:type="paragraph" w:customStyle="1" w:styleId="5002BA28DD78454BAB26A1627A1A4012">
    <w:name w:val="5002BA28DD78454BAB26A1627A1A4012"/>
    <w:rsid w:val="002B6532"/>
  </w:style>
  <w:style w:type="paragraph" w:customStyle="1" w:styleId="292143C250924B61814F2826F5697BDB">
    <w:name w:val="292143C250924B61814F2826F5697BDB"/>
    <w:rsid w:val="002B6532"/>
  </w:style>
  <w:style w:type="paragraph" w:customStyle="1" w:styleId="7F1482CCA3ED47FB87DAF3FEF1EA95BA">
    <w:name w:val="7F1482CCA3ED47FB87DAF3FEF1EA95BA"/>
    <w:rsid w:val="002B6532"/>
  </w:style>
  <w:style w:type="paragraph" w:customStyle="1" w:styleId="8D6C500F4E6B4B149FEE4D5811B08039">
    <w:name w:val="8D6C500F4E6B4B149FEE4D5811B08039"/>
    <w:rsid w:val="002B6532"/>
  </w:style>
  <w:style w:type="paragraph" w:customStyle="1" w:styleId="73C77BBDB06943E49CF3C49905656669">
    <w:name w:val="73C77BBDB06943E49CF3C49905656669"/>
    <w:rsid w:val="002B6532"/>
  </w:style>
  <w:style w:type="paragraph" w:customStyle="1" w:styleId="3B81861DAC234AB389493E38EDD24F72">
    <w:name w:val="3B81861DAC234AB389493E38EDD24F72"/>
    <w:rsid w:val="002B6532"/>
  </w:style>
  <w:style w:type="paragraph" w:customStyle="1" w:styleId="EB908323F0034C4480F839220D5A85B0">
    <w:name w:val="EB908323F0034C4480F839220D5A85B0"/>
    <w:rsid w:val="002B6532"/>
  </w:style>
  <w:style w:type="paragraph" w:customStyle="1" w:styleId="A07EB53C945B4B6D909DBF0636FAD706">
    <w:name w:val="A07EB53C945B4B6D909DBF0636FAD706"/>
    <w:rsid w:val="002B6532"/>
  </w:style>
  <w:style w:type="paragraph" w:customStyle="1" w:styleId="33C10372D5184D33AD186CEC4C173C53">
    <w:name w:val="33C10372D5184D33AD186CEC4C173C53"/>
    <w:rsid w:val="002B6532"/>
  </w:style>
  <w:style w:type="paragraph" w:customStyle="1" w:styleId="7DAFC5B89C0F46A992C93EC78864056D">
    <w:name w:val="7DAFC5B89C0F46A992C93EC78864056D"/>
    <w:rsid w:val="002B6532"/>
  </w:style>
  <w:style w:type="paragraph" w:customStyle="1" w:styleId="828BE47030114DF78859311EDF151CCC">
    <w:name w:val="828BE47030114DF78859311EDF151CCC"/>
    <w:rsid w:val="002B6532"/>
  </w:style>
  <w:style w:type="paragraph" w:customStyle="1" w:styleId="F0A2D8BBA0EF4AE8B7B93ED84F6976A3">
    <w:name w:val="F0A2D8BBA0EF4AE8B7B93ED84F6976A3"/>
    <w:rsid w:val="002B6532"/>
  </w:style>
  <w:style w:type="paragraph" w:customStyle="1" w:styleId="8662CB120EA3435C8F6124CD3C4D1957">
    <w:name w:val="8662CB120EA3435C8F6124CD3C4D1957"/>
    <w:rsid w:val="002B6532"/>
  </w:style>
  <w:style w:type="paragraph" w:customStyle="1" w:styleId="0CE8CF34D2AF41C386250C1F3159349F">
    <w:name w:val="0CE8CF34D2AF41C386250C1F3159349F"/>
    <w:rsid w:val="002B6532"/>
  </w:style>
  <w:style w:type="paragraph" w:customStyle="1" w:styleId="29741E2286B84DFBAC62AE46BABFABBF">
    <w:name w:val="29741E2286B84DFBAC62AE46BABFABBF"/>
    <w:rsid w:val="002B6532"/>
  </w:style>
  <w:style w:type="paragraph" w:customStyle="1" w:styleId="2905AAEB49E445E0B94F695F8F228B77">
    <w:name w:val="2905AAEB49E445E0B94F695F8F228B77"/>
    <w:rsid w:val="002B6532"/>
  </w:style>
  <w:style w:type="paragraph" w:customStyle="1" w:styleId="56B98BD765EF4DF29EBCC886CD60D069">
    <w:name w:val="56B98BD765EF4DF29EBCC886CD60D069"/>
    <w:rsid w:val="002B6532"/>
  </w:style>
  <w:style w:type="paragraph" w:customStyle="1" w:styleId="BC877DC65AAD4061B76EA225DDDC384B">
    <w:name w:val="BC877DC65AAD4061B76EA225DDDC384B"/>
    <w:rsid w:val="002B6532"/>
  </w:style>
  <w:style w:type="paragraph" w:customStyle="1" w:styleId="AFE07B7DEEF8400E99782C47FD122C89">
    <w:name w:val="AFE07B7DEEF8400E99782C47FD122C89"/>
    <w:rsid w:val="002B6532"/>
  </w:style>
  <w:style w:type="paragraph" w:customStyle="1" w:styleId="E863FFF155FA42B796AEA428D01F904C">
    <w:name w:val="E863FFF155FA42B796AEA428D01F904C"/>
    <w:rsid w:val="00E111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4D1833-5014-472F-A8A7-DC71A2D80A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customXml/itemProps3.xml><?xml version="1.0" encoding="utf-8"?>
<ds:datastoreItem xmlns:ds="http://schemas.openxmlformats.org/officeDocument/2006/customXml" ds:itemID="{C32CD9BF-6C24-4D50-BC86-6A7CA003FD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068C90-3660-41E5-9226-4FFDA639982E}">
  <ds:schemaRefs>
    <ds:schemaRef ds:uri="http://purl.org/dc/elements/1.1/"/>
    <ds:schemaRef ds:uri="http://schemas.microsoft.com/office/2006/metadata/properties"/>
    <ds:schemaRef ds:uri="47819a85-8e65-4399-9676-00867fa9996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38D3C756-E5C9-4B3A-A77A-1AC6AC0AD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3</Pages>
  <Words>443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Stengel, Alexandra ( ITZBund F, Z13 )</dc:creator>
  <cp:keywords/>
  <dc:description/>
  <cp:lastModifiedBy>Müller, Sarah (ITZBund BN, Z 4)</cp:lastModifiedBy>
  <cp:revision>8</cp:revision>
  <cp:lastPrinted>2025-08-21T10:48:00Z</cp:lastPrinted>
  <dcterms:created xsi:type="dcterms:W3CDTF">2025-11-13T08:06:00Z</dcterms:created>
  <dcterms:modified xsi:type="dcterms:W3CDTF">2026-08-31T13:12:00Z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